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2D3FB9C5" w:rsidR="009031AF" w:rsidRPr="008651FD" w:rsidRDefault="001014BA" w:rsidP="1664C03B">
      <w:pPr>
        <w:shd w:val="clear" w:color="auto" w:fill="D9D9D9" w:themeFill="background1" w:themeFillShade="D9"/>
        <w:contextualSpacing/>
        <w:rPr>
          <w:rFonts w:cs="Arial"/>
          <w:b/>
          <w:bCs/>
          <w:sz w:val="40"/>
          <w:szCs w:val="40"/>
          <w:lang w:eastAsia="es-ES"/>
        </w:rPr>
      </w:pPr>
      <w:r>
        <w:rPr>
          <w:rFonts w:cs="Arial"/>
          <w:b/>
          <w:bCs/>
          <w:sz w:val="40"/>
          <w:szCs w:val="40"/>
          <w:lang w:eastAsia="es-ES"/>
        </w:rPr>
        <w:t>ANNEX 19</w:t>
      </w:r>
      <w:bookmarkStart w:id="0" w:name="_GoBack"/>
      <w:bookmarkEnd w:id="0"/>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14BA"/>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F3FDF25B90C4AB8B49CDE89D97260" ma:contentTypeVersion="28" ma:contentTypeDescription="Crea un document nou" ma:contentTypeScope="" ma:versionID="f150d36d9af0801a437f284a77f7fd7e">
  <xsd:schema xmlns:xsd="http://www.w3.org/2001/XMLSchema" xmlns:xs="http://www.w3.org/2001/XMLSchema" xmlns:p="http://schemas.microsoft.com/office/2006/metadata/properties" xmlns:ns2="6a9906d8-7354-4b2d-a694-b1e5ee9da8e0" xmlns:ns3="e0ed6653-2567-4b65-ac99-fef63f114098" targetNamespace="http://schemas.microsoft.com/office/2006/metadata/properties" ma:root="true" ma:fieldsID="a3fa235786400bcb807dfe8597dfc0cf" ns2:_="" ns3:_="">
    <xsd:import namespace="6a9906d8-7354-4b2d-a694-b1e5ee9da8e0"/>
    <xsd:import namespace="e0ed6653-2567-4b65-ac99-fef63f1140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revision" minOccurs="0"/>
                <xsd:element ref="ns2:ObservacionsCAD" minOccurs="0"/>
                <xsd:element ref="ns2:observacionsSUM" minOccurs="0"/>
                <xsd:element ref="ns2:T_x00e8_cnic_x002f_a" minOccurs="0"/>
                <xsd:element ref="ns2:_Flow_SignoffStatus" minOccurs="0"/>
                <xsd:element ref="ns2:DataentradaCAD" minOccurs="0"/>
                <xsd:element ref="ns2:datarespostaCAD" minOccurs="0"/>
                <xsd:element ref="ns2:OBSVESTATLICITACI_x00d3_" minOccurs="0"/>
                <xsd:element ref="ns2:GestorCAD" minOccurs="0"/>
                <xsd:element ref="ns2:N_x002e_COMANDA" minOccurs="0"/>
                <xsd:element ref="ns2:Codimaterial" minOccurs="0"/>
                <xsd:element ref="ns2:CAPITOLEC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906d8-7354-4b2d-a694-b1e5ee9da8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revision" ma:index="21" nillable="true" ma:displayName="revision" ma:format="Dropdown" ma:internalName="revision">
      <xsd:simpleType>
        <xsd:restriction base="dms:Text">
          <xsd:maxLength value="255"/>
        </xsd:restriction>
      </xsd:simpleType>
    </xsd:element>
    <xsd:element name="ObservacionsCAD" ma:index="22" nillable="true" ma:displayName="Observacions CAD DOC INICI" ma:format="Dropdown" ma:internalName="ObservacionsCAD">
      <xsd:simpleType>
        <xsd:restriction base="dms:Note">
          <xsd:maxLength value="255"/>
        </xsd:restriction>
      </xsd:simpleType>
    </xsd:element>
    <xsd:element name="observacionsSUM" ma:index="23" nillable="true" ma:displayName="observacions SERVEI PROMOTOR" ma:description="Necessitem que ens valideu aquest plec que es el primer que faig. De serveis CAP II.  A aquest plec li afegirem un estat d'amidaments amb quantitats i preus." ma:format="Dropdown" ma:internalName="observacionsSUM">
      <xsd:simpleType>
        <xsd:restriction base="dms:Note">
          <xsd:maxLength value="255"/>
        </xsd:restriction>
      </xsd:simpleType>
    </xsd:element>
    <xsd:element name="T_x00e8_cnic_x002f_a" ma:index="24" nillable="true" ma:displayName="Tècnic/a" ma:description="Helena" ma:format="Dropdown" ma:list="UserInfo" ma:SharePointGroup="0" ma:internalName="T_x00e8_cnic_x002f_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25" nillable="true" ma:displayName="Estat PPT/MJ document incials" ma:format="Dropdown" ma:internalName="_x0024_Resources_x003a_core_x002c_Signoff_Status">
      <xsd:simpleType>
        <xsd:restriction base="dms:Choice">
          <xsd:enumeration value="admès a tramit"/>
          <xsd:enumeration value="pendent de correccions"/>
          <xsd:enumeration value="no admès per error"/>
          <xsd:enumeration value="no admès per manca e documentació"/>
          <xsd:enumeration value="pendent revisió"/>
        </xsd:restriction>
      </xsd:simpleType>
    </xsd:element>
    <xsd:element name="DataentradaCAD" ma:index="26" nillable="true" ma:displayName="Data entrada CAD" ma:format="DateOnly" ma:internalName="DataentradaCAD">
      <xsd:simpleType>
        <xsd:restriction base="dms:DateTime"/>
      </xsd:simpleType>
    </xsd:element>
    <xsd:element name="datarespostaCAD" ma:index="27" nillable="true" ma:displayName="data resposta CAD" ma:format="DateOnly" ma:internalName="datarespostaCAD">
      <xsd:simpleType>
        <xsd:restriction base="dms:DateTime"/>
      </xsd:simpleType>
    </xsd:element>
    <xsd:element name="OBSVESTATLICITACI_x00d3_" ma:index="28" nillable="true" ma:displayName="OBSV ESTAT LICITACIÓ" ma:format="Dropdown" ma:internalName="OBSVESTATLICITACI_x00d3_">
      <xsd:simpleType>
        <xsd:restriction base="dms:Note">
          <xsd:maxLength value="255"/>
        </xsd:restriction>
      </xsd:simpleType>
    </xsd:element>
    <xsd:element name="GestorCAD" ma:index="29" nillable="true" ma:displayName="Gestor CAD" ma:format="Dropdown" ma:list="UserInfo" ma:SharePointGroup="0" ma:internalName="GestorC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_x002e_COMANDA" ma:index="30" nillable="true" ma:displayName="N. COMANDA" ma:decimals="0" ma:format="Dropdown" ma:internalName="N_x002e_COMANDA" ma:percentage="FALSE">
      <xsd:simpleType>
        <xsd:restriction base="dms:Number"/>
      </xsd:simpleType>
    </xsd:element>
    <xsd:element name="Codimaterial" ma:index="31" nillable="true" ma:displayName="Codi material" ma:format="Dropdown" ma:internalName="Codimaterial">
      <xsd:simpleType>
        <xsd:restriction base="dms:Text">
          <xsd:maxLength value="255"/>
        </xsd:restriction>
      </xsd:simpleType>
    </xsd:element>
    <xsd:element name="CAPITOLECON" ma:index="32" nillable="true" ma:displayName="CAPITOL ECON" ma:description="Capitol economic" ma:format="Dropdown" ma:internalName="CAPITOLECON">
      <xsd:simpleType>
        <xsd:restriction base="dms:Choice">
          <xsd:enumeration value="Inversions"/>
          <xsd:enumeration value="Fons seguretat"/>
          <xsd:enumeration value="Finalistes"/>
          <xsd:enumeration value="Monogràfics"/>
          <xsd:enumeration value="Assignació pendent"/>
          <xsd:enumeration value="CAPII"/>
        </xsd:restriction>
      </xsd:simpleType>
    </xsd:element>
  </xsd:schema>
  <xsd:schema xmlns:xsd="http://www.w3.org/2001/XMLSchema" xmlns:xs="http://www.w3.org/2001/XMLSchema" xmlns:dms="http://schemas.microsoft.com/office/2006/documentManagement/types" xmlns:pc="http://schemas.microsoft.com/office/infopath/2007/PartnerControls" targetNamespace="e0ed6653-2567-4b65-ac99-fef63f114098" elementFormDefault="qualified">
    <xsd:import namespace="http://schemas.microsoft.com/office/2006/documentManagement/types"/>
    <xsd:import namespace="http://schemas.microsoft.com/office/infopath/2007/PartnerControls"/>
    <xsd:element name="SharedWithUsers" ma:index="1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 compartit amb detalls" ma:internalName="SharedWithDetails" ma:readOnly="true">
      <xsd:simpleType>
        <xsd:restriction base="dms:Note">
          <xsd:maxLength value="255"/>
        </xsd:restriction>
      </xsd:simpleType>
    </xsd:element>
    <xsd:element name="TaxCatchAll" ma:index="16" nillable="true" ma:displayName="Taxonomy Catch All Column" ma:hidden="true" ma:list="{188673f0-37a7-420b-a58f-167b269443b9}" ma:internalName="TaxCatchAll" ma:showField="CatchAllData" ma:web="e0ed6653-2567-4b65-ac99-fef63f1140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bservacionsCAD xmlns="6a9906d8-7354-4b2d-a694-b1e5ee9da8e0" xsi:nil="true"/>
    <GestorCAD xmlns="6a9906d8-7354-4b2d-a694-b1e5ee9da8e0">
      <UserInfo>
        <DisplayName/>
        <AccountId xsi:nil="true"/>
        <AccountType/>
      </UserInfo>
    </GestorCAD>
    <observacionsSUM xmlns="6a9906d8-7354-4b2d-a694-b1e5ee9da8e0" xsi:nil="true"/>
    <OBSVESTATLICITACI_x00d3_ xmlns="6a9906d8-7354-4b2d-a694-b1e5ee9da8e0" xsi:nil="true"/>
    <N_x002e_COMANDA xmlns="6a9906d8-7354-4b2d-a694-b1e5ee9da8e0" xsi:nil="true"/>
    <revision xmlns="6a9906d8-7354-4b2d-a694-b1e5ee9da8e0" xsi:nil="true"/>
    <T_x00e8_cnic_x002f_a xmlns="6a9906d8-7354-4b2d-a694-b1e5ee9da8e0">
      <UserInfo>
        <DisplayName/>
        <AccountId xsi:nil="true"/>
        <AccountType/>
      </UserInfo>
    </T_x00e8_cnic_x002f_a>
    <lcf76f155ced4ddcb4097134ff3c332f xmlns="6a9906d8-7354-4b2d-a694-b1e5ee9da8e0">
      <Terms xmlns="http://schemas.microsoft.com/office/infopath/2007/PartnerControls"/>
    </lcf76f155ced4ddcb4097134ff3c332f>
    <TaxCatchAll xmlns="e0ed6653-2567-4b65-ac99-fef63f114098" xsi:nil="true"/>
    <_Flow_SignoffStatus xmlns="6a9906d8-7354-4b2d-a694-b1e5ee9da8e0" xsi:nil="true"/>
    <datarespostaCAD xmlns="6a9906d8-7354-4b2d-a694-b1e5ee9da8e0" xsi:nil="true"/>
    <DataentradaCAD xmlns="6a9906d8-7354-4b2d-a694-b1e5ee9da8e0" xsi:nil="true"/>
    <Codimaterial xmlns="6a9906d8-7354-4b2d-a694-b1e5ee9da8e0" xsi:nil="true"/>
    <CAPITOLECON xmlns="6a9906d8-7354-4b2d-a694-b1e5ee9da8e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8A95C-4665-43FB-9D71-70666AE7712C}"/>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documentManagement/types"/>
    <ds:schemaRef ds:uri="http://schemas.microsoft.com/office/2006/metadata/properties"/>
    <ds:schemaRef ds:uri="http://purl.org/dc/dcmitype/"/>
    <ds:schemaRef ds:uri="7bee3feb-936e-459e-ad8a-ed52de7fbc82"/>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9003069-8C90-4836-9499-8D58674D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Sonia Navarro Rey</cp:lastModifiedBy>
  <cp:revision>4</cp:revision>
  <cp:lastPrinted>2018-08-27T11:31:00Z</cp:lastPrinted>
  <dcterms:created xsi:type="dcterms:W3CDTF">2024-01-19T13:44:00Z</dcterms:created>
  <dcterms:modified xsi:type="dcterms:W3CDTF">2025-06-05T17:40:00Z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0x010100E5AF3FDF25B90C4AB8B49CDE89D97260</vt:lpwstr>
  </property>
</Properties>
</file>